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8"/>
        <w:gridCol w:w="2970"/>
        <w:gridCol w:w="3474"/>
      </w:tblGrid>
      <w:tr w:rsidR="00853C7C" w:rsidRPr="00887F90" w:rsidTr="00CB15EB">
        <w:tc>
          <w:tcPr>
            <w:tcW w:w="12162" w:type="dxa"/>
            <w:gridSpan w:val="3"/>
            <w:tcBorders>
              <w:top w:val="nil"/>
              <w:left w:val="nil"/>
              <w:right w:val="nil"/>
            </w:tcBorders>
          </w:tcPr>
          <w:p w:rsidR="00853C7C" w:rsidRDefault="00853C7C" w:rsidP="00887F9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CB15EB">
              <w:rPr>
                <w:rFonts w:ascii="Times New Roman" w:hAnsi="Times New Roman"/>
                <w:b/>
                <w:sz w:val="36"/>
                <w:szCs w:val="36"/>
              </w:rPr>
              <w:t xml:space="preserve">Порівняльна таблиця до заходів Містобудівної Програми </w:t>
            </w:r>
          </w:p>
          <w:p w:rsidR="00853C7C" w:rsidRPr="00CB15EB" w:rsidRDefault="00853C7C" w:rsidP="00887F9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CB15EB">
              <w:rPr>
                <w:rFonts w:ascii="Times New Roman" w:hAnsi="Times New Roman"/>
                <w:b/>
                <w:sz w:val="36"/>
                <w:szCs w:val="36"/>
              </w:rPr>
              <w:t>на 2018-2022 роки</w:t>
            </w:r>
          </w:p>
          <w:p w:rsidR="00853C7C" w:rsidRPr="00CB15EB" w:rsidRDefault="00853C7C" w:rsidP="00887F9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853C7C" w:rsidRDefault="00853C7C" w:rsidP="00887F9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53C7C" w:rsidRPr="00887F90" w:rsidTr="00CB15EB">
        <w:tc>
          <w:tcPr>
            <w:tcW w:w="5718" w:type="dxa"/>
          </w:tcPr>
          <w:p w:rsidR="00853C7C" w:rsidRPr="00CB15EB" w:rsidRDefault="00853C7C" w:rsidP="00033358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B15EB">
              <w:rPr>
                <w:rFonts w:ascii="Times New Roman" w:hAnsi="Times New Roman"/>
                <w:b/>
                <w:sz w:val="32"/>
                <w:szCs w:val="32"/>
              </w:rPr>
              <w:t xml:space="preserve">Найменування заходів </w:t>
            </w:r>
          </w:p>
        </w:tc>
        <w:tc>
          <w:tcPr>
            <w:tcW w:w="2970" w:type="dxa"/>
          </w:tcPr>
          <w:p w:rsidR="00853C7C" w:rsidRPr="00CB15EB" w:rsidRDefault="00853C7C" w:rsidP="00033358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B15EB">
              <w:rPr>
                <w:rFonts w:ascii="Times New Roman" w:hAnsi="Times New Roman"/>
                <w:b/>
                <w:sz w:val="32"/>
                <w:szCs w:val="32"/>
              </w:rPr>
              <w:t>Затверджений обсяг фінансування на 2020 рік, тис. грн.</w:t>
            </w:r>
          </w:p>
        </w:tc>
        <w:tc>
          <w:tcPr>
            <w:tcW w:w="3474" w:type="dxa"/>
          </w:tcPr>
          <w:p w:rsidR="00853C7C" w:rsidRPr="00CB15EB" w:rsidRDefault="00853C7C" w:rsidP="00CB15E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B15EB">
              <w:rPr>
                <w:rFonts w:ascii="Times New Roman" w:hAnsi="Times New Roman"/>
                <w:b/>
                <w:sz w:val="32"/>
                <w:szCs w:val="32"/>
              </w:rPr>
              <w:t>Обсяг фінансування на 2020 рік з урахуванням змін, тис. грн.</w:t>
            </w:r>
          </w:p>
        </w:tc>
      </w:tr>
      <w:tr w:rsidR="00853C7C" w:rsidRPr="00887F90" w:rsidTr="00CB15EB">
        <w:tc>
          <w:tcPr>
            <w:tcW w:w="5718" w:type="dxa"/>
          </w:tcPr>
          <w:p w:rsidR="00853C7C" w:rsidRPr="00CB15EB" w:rsidRDefault="00853C7C" w:rsidP="00887F90">
            <w:pPr>
              <w:spacing w:before="0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B15EB">
              <w:rPr>
                <w:rFonts w:ascii="Times New Roman" w:hAnsi="Times New Roman"/>
                <w:sz w:val="32"/>
                <w:szCs w:val="32"/>
              </w:rPr>
              <w:t>п.4 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970" w:type="dxa"/>
          </w:tcPr>
          <w:p w:rsidR="00853C7C" w:rsidRPr="00887F90" w:rsidRDefault="00853C7C" w:rsidP="00CB15EB">
            <w:pPr>
              <w:spacing w:before="0"/>
              <w:ind w:firstLine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1500,000</w:t>
            </w:r>
          </w:p>
        </w:tc>
        <w:tc>
          <w:tcPr>
            <w:tcW w:w="3474" w:type="dxa"/>
          </w:tcPr>
          <w:p w:rsidR="00853C7C" w:rsidRPr="00887F90" w:rsidRDefault="00853C7C" w:rsidP="00CB15EB">
            <w:pPr>
              <w:spacing w:before="0"/>
              <w:ind w:firstLine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800,000</w:t>
            </w:r>
          </w:p>
        </w:tc>
      </w:tr>
    </w:tbl>
    <w:p w:rsidR="00853C7C" w:rsidRPr="007B06EB" w:rsidRDefault="00853C7C" w:rsidP="007B06EB"/>
    <w:sectPr w:rsidR="00853C7C" w:rsidRPr="007B06EB" w:rsidSect="007B06EB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B6FFE"/>
    <w:multiLevelType w:val="multilevel"/>
    <w:tmpl w:val="52285E5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14D3196B"/>
    <w:multiLevelType w:val="hybridMultilevel"/>
    <w:tmpl w:val="857EBD94"/>
    <w:lvl w:ilvl="0" w:tplc="29E6C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727F6F"/>
    <w:multiLevelType w:val="hybridMultilevel"/>
    <w:tmpl w:val="AC0A90EA"/>
    <w:lvl w:ilvl="0" w:tplc="E67487C8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301138"/>
    <w:multiLevelType w:val="multilevel"/>
    <w:tmpl w:val="82186EE0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2E424C38"/>
    <w:multiLevelType w:val="multilevel"/>
    <w:tmpl w:val="729E898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39A77E40"/>
    <w:multiLevelType w:val="multilevel"/>
    <w:tmpl w:val="6D68B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6">
    <w:nsid w:val="462F44F0"/>
    <w:multiLevelType w:val="multilevel"/>
    <w:tmpl w:val="E7402AA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6A464D83"/>
    <w:multiLevelType w:val="multilevel"/>
    <w:tmpl w:val="DF14838E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76893F36"/>
    <w:multiLevelType w:val="hybridMultilevel"/>
    <w:tmpl w:val="A698B6D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7BFE0B3D"/>
    <w:multiLevelType w:val="multilevel"/>
    <w:tmpl w:val="1902AAC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9"/>
  </w:num>
  <w:num w:numId="6">
    <w:abstractNumId w:val="4"/>
  </w:num>
  <w:num w:numId="7">
    <w:abstractNumId w:val="6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6EB"/>
    <w:rsid w:val="00033358"/>
    <w:rsid w:val="003869CD"/>
    <w:rsid w:val="0041324C"/>
    <w:rsid w:val="00424F47"/>
    <w:rsid w:val="005D4DB0"/>
    <w:rsid w:val="006A2534"/>
    <w:rsid w:val="00756C53"/>
    <w:rsid w:val="007B06EB"/>
    <w:rsid w:val="00853C7C"/>
    <w:rsid w:val="00887F90"/>
    <w:rsid w:val="00986390"/>
    <w:rsid w:val="00AB78BA"/>
    <w:rsid w:val="00B33E78"/>
    <w:rsid w:val="00CB15EB"/>
    <w:rsid w:val="00D1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8BA"/>
    <w:pPr>
      <w:spacing w:before="120"/>
      <w:ind w:firstLine="284"/>
      <w:jc w:val="both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06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rsid w:val="007B06EB"/>
    <w:pPr>
      <w:widowControl w:val="0"/>
      <w:suppressAutoHyphens/>
      <w:spacing w:before="0" w:after="120" w:line="480" w:lineRule="auto"/>
      <w:ind w:firstLine="0"/>
      <w:jc w:val="left"/>
    </w:pPr>
    <w:rPr>
      <w:rFonts w:ascii="Arial" w:hAnsi="Arial" w:cs="Arial"/>
      <w:kern w:val="1"/>
      <w:sz w:val="20"/>
      <w:szCs w:val="24"/>
      <w:lang w:val="ru-RU" w:eastAsia="zh-C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B06EB"/>
    <w:rPr>
      <w:rFonts w:ascii="Arial" w:eastAsia="Times New Roman" w:hAnsi="Arial" w:cs="Arial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66</Words>
  <Characters>382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arch6</cp:lastModifiedBy>
  <cp:revision>4</cp:revision>
  <cp:lastPrinted>2020-03-17T13:44:00Z</cp:lastPrinted>
  <dcterms:created xsi:type="dcterms:W3CDTF">2018-02-13T07:21:00Z</dcterms:created>
  <dcterms:modified xsi:type="dcterms:W3CDTF">2020-03-17T13:49:00Z</dcterms:modified>
</cp:coreProperties>
</file>